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8F50" w14:textId="77777777" w:rsidR="0016792F" w:rsidRDefault="0016792F" w:rsidP="0016792F">
      <w:pPr>
        <w:pStyle w:val="NoSpacing"/>
      </w:pPr>
      <w:r>
        <w:rPr>
          <w:u w:val="single"/>
        </w:rPr>
        <w:t>Robert FULBY</w:t>
      </w:r>
      <w:r>
        <w:t xml:space="preserve">       (fl.1483)</w:t>
      </w:r>
    </w:p>
    <w:p w14:paraId="66CFF07D" w14:textId="36C5DBDA" w:rsidR="0016792F" w:rsidRDefault="0016792F" w:rsidP="0016792F">
      <w:pPr>
        <w:pStyle w:val="NoSpacing"/>
      </w:pPr>
      <w:r>
        <w:t>of Long Melford, Suffolk. Chapman.</w:t>
      </w:r>
    </w:p>
    <w:p w14:paraId="5249D223" w14:textId="77777777" w:rsidR="0016792F" w:rsidRDefault="0016792F" w:rsidP="0016792F">
      <w:pPr>
        <w:pStyle w:val="NoSpacing"/>
      </w:pPr>
    </w:p>
    <w:p w14:paraId="750F63AD" w14:textId="77777777" w:rsidR="0016792F" w:rsidRDefault="0016792F" w:rsidP="0016792F">
      <w:pPr>
        <w:pStyle w:val="NoSpacing"/>
      </w:pPr>
    </w:p>
    <w:p w14:paraId="6A6FD151" w14:textId="77777777" w:rsidR="0016792F" w:rsidRDefault="0016792F" w:rsidP="0016792F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Pycton</w:t>
      </w:r>
      <w:proofErr w:type="spellEnd"/>
      <w:r>
        <w:t xml:space="preserve"> of London(q.v.) brought a plaint of debt against him and</w:t>
      </w:r>
    </w:p>
    <w:p w14:paraId="5EBDF8CD" w14:textId="77777777" w:rsidR="0016792F" w:rsidRDefault="0016792F" w:rsidP="0016792F">
      <w:pPr>
        <w:pStyle w:val="NoSpacing"/>
      </w:pPr>
      <w:r>
        <w:tab/>
      </w:r>
      <w:r>
        <w:tab/>
        <w:t xml:space="preserve">William </w:t>
      </w:r>
      <w:proofErr w:type="spellStart"/>
      <w:r>
        <w:t>Flodyatt</w:t>
      </w:r>
      <w:proofErr w:type="spellEnd"/>
      <w:r>
        <w:t xml:space="preserve"> of Chipping Norton(q.v.).</w:t>
      </w:r>
    </w:p>
    <w:p w14:paraId="38FEAB49" w14:textId="77777777" w:rsidR="0016792F" w:rsidRDefault="0016792F" w:rsidP="0016792F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637AC31A" w14:textId="77777777" w:rsidR="005E020A" w:rsidRDefault="005E020A" w:rsidP="005E020A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Pykton</w:t>
      </w:r>
      <w:proofErr w:type="spellEnd"/>
      <w:r>
        <w:t xml:space="preserve"> of London, mercer(q.v.), brought a plaint of debt against him</w:t>
      </w:r>
    </w:p>
    <w:p w14:paraId="779B972E" w14:textId="77777777" w:rsidR="005E020A" w:rsidRDefault="005E020A" w:rsidP="005E020A">
      <w:pPr>
        <w:pStyle w:val="NoSpacing"/>
      </w:pPr>
      <w:r>
        <w:tab/>
      </w:r>
      <w:r>
        <w:tab/>
        <w:t xml:space="preserve">and William </w:t>
      </w:r>
      <w:proofErr w:type="spellStart"/>
      <w:r>
        <w:t>Flodyate</w:t>
      </w:r>
      <w:proofErr w:type="spellEnd"/>
      <w:r>
        <w:t>, junior, of Chipping Norton, Oxfordshire(q.v.).</w:t>
      </w:r>
    </w:p>
    <w:p w14:paraId="6C1B0424" w14:textId="5647B5F7" w:rsidR="005E020A" w:rsidRDefault="005E020A" w:rsidP="0016792F">
      <w:pPr>
        <w:pStyle w:val="NoSpacing"/>
      </w:pPr>
      <w:r>
        <w:tab/>
      </w:r>
      <w:r>
        <w:tab/>
        <w:t xml:space="preserve">( </w:t>
      </w:r>
      <w:hyperlink r:id="rId7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1CFDEF0E" w14:textId="77777777" w:rsidR="0016792F" w:rsidRDefault="0016792F" w:rsidP="0016792F">
      <w:pPr>
        <w:pStyle w:val="NoSpacing"/>
        <w:ind w:left="720" w:hanging="720"/>
      </w:pPr>
    </w:p>
    <w:p w14:paraId="54C8B644" w14:textId="77777777" w:rsidR="0016792F" w:rsidRDefault="0016792F" w:rsidP="0016792F">
      <w:pPr>
        <w:pStyle w:val="NoSpacing"/>
        <w:ind w:left="720" w:hanging="720"/>
      </w:pPr>
    </w:p>
    <w:p w14:paraId="330521CD" w14:textId="77777777" w:rsidR="0016792F" w:rsidRDefault="0016792F" w:rsidP="0016792F">
      <w:pPr>
        <w:pStyle w:val="NoSpacing"/>
        <w:ind w:left="720" w:hanging="720"/>
      </w:pPr>
    </w:p>
    <w:p w14:paraId="66EE79CE" w14:textId="77777777" w:rsidR="00E47068" w:rsidRDefault="0016792F" w:rsidP="0016792F">
      <w:pPr>
        <w:pStyle w:val="NoSpacing"/>
      </w:pPr>
      <w:r>
        <w:t>29 December 2014</w:t>
      </w:r>
    </w:p>
    <w:p w14:paraId="1E9A0617" w14:textId="6068FD2F" w:rsidR="005E020A" w:rsidRPr="00C009D8" w:rsidRDefault="005E020A" w:rsidP="0016792F">
      <w:pPr>
        <w:pStyle w:val="NoSpacing"/>
      </w:pPr>
      <w:r>
        <w:t>23 April 2024</w:t>
      </w:r>
    </w:p>
    <w:sectPr w:rsidR="005E020A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9ABB" w14:textId="77777777" w:rsidR="0016792F" w:rsidRDefault="0016792F" w:rsidP="00920DE3">
      <w:pPr>
        <w:spacing w:after="0" w:line="240" w:lineRule="auto"/>
      </w:pPr>
      <w:r>
        <w:separator/>
      </w:r>
    </w:p>
  </w:endnote>
  <w:endnote w:type="continuationSeparator" w:id="0">
    <w:p w14:paraId="25A8C5C3" w14:textId="77777777" w:rsidR="0016792F" w:rsidRDefault="001679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A2CC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E9685" w14:textId="77777777" w:rsidR="00C009D8" w:rsidRPr="00C009D8" w:rsidRDefault="00C009D8">
    <w:pPr>
      <w:pStyle w:val="Footer"/>
    </w:pPr>
    <w:r>
      <w:t>Copyright I.S.Rogers 9 August 2013</w:t>
    </w:r>
  </w:p>
  <w:p w14:paraId="4EF143C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C18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06C11" w14:textId="77777777" w:rsidR="0016792F" w:rsidRDefault="0016792F" w:rsidP="00920DE3">
      <w:pPr>
        <w:spacing w:after="0" w:line="240" w:lineRule="auto"/>
      </w:pPr>
      <w:r>
        <w:separator/>
      </w:r>
    </w:p>
  </w:footnote>
  <w:footnote w:type="continuationSeparator" w:id="0">
    <w:p w14:paraId="486F0C1C" w14:textId="77777777" w:rsidR="0016792F" w:rsidRDefault="001679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39E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AEF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EDC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92F"/>
    <w:rsid w:val="00120749"/>
    <w:rsid w:val="0016792F"/>
    <w:rsid w:val="005E02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49DB4"/>
  <w15:docId w15:val="{A2084DD7-B98F-4B4D-81BF-F4A8431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6792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79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2015-01-02T21:50:00Z</dcterms:created>
  <dcterms:modified xsi:type="dcterms:W3CDTF">2024-04-23T13:16:00Z</dcterms:modified>
</cp:coreProperties>
</file>